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D37C3" w14:textId="77777777" w:rsidR="00335979" w:rsidRDefault="00335979" w:rsidP="003533FD">
      <w:pPr>
        <w:spacing w:after="0" w:line="240" w:lineRule="auto"/>
      </w:pPr>
      <w:r>
        <w:separator/>
      </w:r>
    </w:p>
  </w:endnote>
  <w:endnote w:type="continuationSeparator" w:id="0">
    <w:p w14:paraId="5D9E44BC" w14:textId="77777777" w:rsidR="00335979" w:rsidRDefault="00335979" w:rsidP="003533FD">
      <w:pPr>
        <w:spacing w:after="0" w:line="240" w:lineRule="auto"/>
      </w:pPr>
      <w:r>
        <w:continuationSeparator/>
      </w:r>
    </w:p>
  </w:endnote>
  <w:endnote w:type="continuationNotice" w:id="1">
    <w:p w14:paraId="293FD541" w14:textId="77777777" w:rsidR="00335979" w:rsidRDefault="00335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678E91D6" w:rsidR="00335979" w:rsidRDefault="00335979">
        <w:pPr>
          <w:pStyle w:val="Footer"/>
          <w:jc w:val="center"/>
        </w:pPr>
        <w:r>
          <w:fldChar w:fldCharType="begin"/>
        </w:r>
        <w:r>
          <w:instrText xml:space="preserve"> PAGE   \* MERGEFORMAT </w:instrText>
        </w:r>
        <w:r>
          <w:fldChar w:fldCharType="separate"/>
        </w:r>
        <w:r w:rsidR="00AF4DE1">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85511" w14:textId="77777777" w:rsidR="00335979" w:rsidRDefault="00335979" w:rsidP="003533FD">
      <w:pPr>
        <w:spacing w:after="0" w:line="240" w:lineRule="auto"/>
      </w:pPr>
      <w:r>
        <w:separator/>
      </w:r>
    </w:p>
  </w:footnote>
  <w:footnote w:type="continuationSeparator" w:id="0">
    <w:p w14:paraId="0FB586FF" w14:textId="77777777" w:rsidR="00335979" w:rsidRDefault="00335979" w:rsidP="003533FD">
      <w:pPr>
        <w:spacing w:after="0" w:line="240" w:lineRule="auto"/>
      </w:pPr>
      <w:r>
        <w:continuationSeparator/>
      </w:r>
    </w:p>
  </w:footnote>
  <w:footnote w:type="continuationNotice" w:id="1">
    <w:p w14:paraId="612A6666" w14:textId="77777777" w:rsidR="00335979" w:rsidRDefault="00335979">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29022-2E6C-4EBF-AAFF-1A00EF7625A8}">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6e84d32-8e3d-449c-a871-64be9ea736bc"/>
    <ds:schemaRef ds:uri="dea30bfe-9705-4682-ab41-015fcca4e616"/>
    <ds:schemaRef ds:uri="http://www.w3.org/XML/1998/namespace"/>
  </ds:schemaRefs>
</ds:datastoreItem>
</file>

<file path=customXml/itemProps4.xml><?xml version="1.0" encoding="utf-8"?>
<ds:datastoreItem xmlns:ds="http://schemas.openxmlformats.org/officeDocument/2006/customXml" ds:itemID="{C5394335-3313-4F89-AA1D-D52B66368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9B8DA600</Template>
  <TotalTime>69</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Hannah Wright</cp:lastModifiedBy>
  <cp:revision>7</cp:revision>
  <cp:lastPrinted>2019-10-30T13:25:00Z</cp:lastPrinted>
  <dcterms:created xsi:type="dcterms:W3CDTF">2020-07-07T09:46:00Z</dcterms:created>
  <dcterms:modified xsi:type="dcterms:W3CDTF">2020-10-15T13:35:00Z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